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46623" w14:textId="318C635D" w:rsidR="00BA00AB" w:rsidRDefault="005757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NANFAN</w:t>
      </w:r>
      <w:r>
        <w:rPr>
          <w:rFonts w:cs="Times New Roman"/>
          <w:szCs w:val="24"/>
        </w:rPr>
        <w:t xml:space="preserve">      (fl.1430)</w:t>
      </w:r>
    </w:p>
    <w:p w14:paraId="71CCA353" w14:textId="52A29E5D" w:rsidR="005757F3" w:rsidRDefault="005757F3" w:rsidP="009139A6">
      <w:pPr>
        <w:pStyle w:val="NoSpacing"/>
        <w:rPr>
          <w:rFonts w:cs="Times New Roman"/>
          <w:szCs w:val="24"/>
        </w:rPr>
      </w:pPr>
    </w:p>
    <w:p w14:paraId="43A22F53" w14:textId="3FFE5F51" w:rsidR="005757F3" w:rsidRDefault="005757F3" w:rsidP="009139A6">
      <w:pPr>
        <w:pStyle w:val="NoSpacing"/>
        <w:rPr>
          <w:rFonts w:cs="Times New Roman"/>
          <w:szCs w:val="24"/>
        </w:rPr>
      </w:pPr>
    </w:p>
    <w:p w14:paraId="1C9B69F0" w14:textId="74FDDE35" w:rsidR="005757F3" w:rsidRDefault="005757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Megre of Truro and London.   (H.O.C. vol.III pp.711-2)</w:t>
      </w:r>
    </w:p>
    <w:p w14:paraId="4A429BF4" w14:textId="093AFD0E" w:rsidR="005757F3" w:rsidRDefault="005757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James Nanfan(fl.1426-46)(q.v.).    (ibid.)</w:t>
      </w:r>
    </w:p>
    <w:p w14:paraId="370AC599" w14:textId="334B4B4F" w:rsidR="005757F3" w:rsidRDefault="005757F3" w:rsidP="009139A6">
      <w:pPr>
        <w:pStyle w:val="NoSpacing"/>
        <w:rPr>
          <w:rFonts w:cs="Times New Roman"/>
          <w:szCs w:val="24"/>
        </w:rPr>
      </w:pPr>
    </w:p>
    <w:p w14:paraId="6A94EF89" w14:textId="6EB652CD" w:rsidR="005757F3" w:rsidRDefault="005757F3" w:rsidP="009139A6">
      <w:pPr>
        <w:pStyle w:val="NoSpacing"/>
        <w:rPr>
          <w:rFonts w:cs="Times New Roman"/>
          <w:szCs w:val="24"/>
        </w:rPr>
      </w:pPr>
    </w:p>
    <w:p w14:paraId="63938239" w14:textId="5899678C" w:rsidR="005757F3" w:rsidRPr="005757F3" w:rsidRDefault="005757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January 2023</w:t>
      </w:r>
    </w:p>
    <w:sectPr w:rsidR="005757F3" w:rsidRPr="005757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C0212" w14:textId="77777777" w:rsidR="005757F3" w:rsidRDefault="005757F3" w:rsidP="009139A6">
      <w:r>
        <w:separator/>
      </w:r>
    </w:p>
  </w:endnote>
  <w:endnote w:type="continuationSeparator" w:id="0">
    <w:p w14:paraId="3B73070B" w14:textId="77777777" w:rsidR="005757F3" w:rsidRDefault="005757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C5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85E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44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F1492" w14:textId="77777777" w:rsidR="005757F3" w:rsidRDefault="005757F3" w:rsidP="009139A6">
      <w:r>
        <w:separator/>
      </w:r>
    </w:p>
  </w:footnote>
  <w:footnote w:type="continuationSeparator" w:id="0">
    <w:p w14:paraId="239F629C" w14:textId="77777777" w:rsidR="005757F3" w:rsidRDefault="005757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7B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70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913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7F3"/>
    <w:rsid w:val="000666E0"/>
    <w:rsid w:val="002510B7"/>
    <w:rsid w:val="005757F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8720F"/>
  <w15:chartTrackingRefBased/>
  <w15:docId w15:val="{115BCF05-EF0A-4488-8983-94C97184B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2023-01-12T07:51:00Z</dcterms:created>
  <dcterms:modified xsi:type="dcterms:W3CDTF">2023-01-12T07:53:00Z</dcterms:modified>
</cp:coreProperties>
</file>